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D4" w:rsidRPr="000B071D" w:rsidRDefault="007B72D4" w:rsidP="00104082">
      <w:pPr>
        <w:jc w:val="right"/>
        <w:rPr>
          <w:b/>
          <w:sz w:val="28"/>
          <w:szCs w:val="28"/>
        </w:rPr>
      </w:pPr>
      <w:r w:rsidRPr="000B071D">
        <w:rPr>
          <w:b/>
          <w:sz w:val="28"/>
          <w:szCs w:val="28"/>
        </w:rPr>
        <w:t>ФОРМА №4</w:t>
      </w:r>
    </w:p>
    <w:p w:rsidR="007B72D4" w:rsidRDefault="007B72D4" w:rsidP="00104082">
      <w:pPr>
        <w:outlineLvl w:val="0"/>
        <w:rPr>
          <w:rFonts w:ascii="Arial" w:hAnsi="Arial"/>
          <w:b/>
          <w:caps/>
          <w:sz w:val="32"/>
          <w:szCs w:val="32"/>
        </w:rPr>
      </w:pPr>
    </w:p>
    <w:p w:rsidR="007B72D4" w:rsidRPr="00104082" w:rsidRDefault="007B72D4" w:rsidP="000B071D">
      <w:pPr>
        <w:jc w:val="center"/>
        <w:outlineLvl w:val="0"/>
        <w:rPr>
          <w:rFonts w:ascii="Arial" w:hAnsi="Arial" w:cs="Arial"/>
          <w:b/>
          <w:caps/>
          <w:sz w:val="32"/>
          <w:szCs w:val="32"/>
        </w:rPr>
      </w:pPr>
      <w:r w:rsidRPr="00104082">
        <w:rPr>
          <w:rFonts w:ascii="Arial" w:hAnsi="Arial"/>
          <w:b/>
          <w:caps/>
          <w:sz w:val="32"/>
          <w:szCs w:val="32"/>
        </w:rPr>
        <w:t>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7B72D4" w:rsidRPr="007F136C" w:rsidRDefault="007B72D4" w:rsidP="00104082">
      <w:pPr>
        <w:jc w:val="center"/>
      </w:pPr>
    </w:p>
    <w:p w:rsidR="007B72D4" w:rsidRPr="002F03DC" w:rsidRDefault="007B72D4" w:rsidP="0010408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B72D4" w:rsidRPr="00A82BB3" w:rsidRDefault="007B72D4" w:rsidP="0010408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7B72D4" w:rsidRPr="002F03DC" w:rsidRDefault="007B72D4" w:rsidP="0010408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B72D4" w:rsidRPr="002F03DC" w:rsidRDefault="007B72D4" w:rsidP="0010408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B72D4" w:rsidRPr="00A82BB3" w:rsidRDefault="007B72D4" w:rsidP="0010408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7B72D4" w:rsidRPr="00A82BB3" w:rsidRDefault="007B72D4" w:rsidP="0010408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B72D4" w:rsidRPr="00FD7DD6" w:rsidRDefault="007B72D4" w:rsidP="00104082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 в </w:t>
      </w:r>
      <w:r>
        <w:t>ПАО</w:t>
      </w:r>
      <w:r w:rsidRPr="00FD7DD6">
        <w:t xml:space="preserve">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t>ООО «Технологический транспорт»</w:t>
      </w:r>
      <w:r w:rsidRPr="002F03DC">
        <w:t xml:space="preserve">, зарегистрированному по адресу: </w:t>
      </w:r>
      <w:r>
        <w:t>426039, УР, г.Ижевск, ул. Новосмирновская, д.17,</w:t>
      </w:r>
      <w:r w:rsidRPr="002F03DC">
        <w:t xml:space="preserve"> т.е. на совершение действий, предусмотренных п.3. ст.3 Закона 152-ФЗ.</w:t>
      </w:r>
    </w:p>
    <w:p w:rsidR="007B72D4" w:rsidRPr="002F03DC" w:rsidRDefault="007B72D4" w:rsidP="00104082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t>ООО «Технологический транспорт»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7B72D4" w:rsidRDefault="007B72D4" w:rsidP="00104082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</w:p>
    <w:p w:rsidR="007B72D4" w:rsidRDefault="007B72D4" w:rsidP="00104082">
      <w:pPr>
        <w:spacing w:after="120"/>
        <w:ind w:firstLine="709"/>
      </w:pPr>
    </w:p>
    <w:p w:rsidR="007B72D4" w:rsidRDefault="007B72D4" w:rsidP="00104082">
      <w:pPr>
        <w:spacing w:after="120"/>
        <w:ind w:firstLine="709"/>
      </w:pPr>
    </w:p>
    <w:p w:rsidR="007B72D4" w:rsidRPr="002F03DC" w:rsidRDefault="007B72D4" w:rsidP="00104082">
      <w:pPr>
        <w:spacing w:after="120"/>
        <w:ind w:firstLine="709"/>
      </w:pPr>
      <w:r w:rsidRPr="002F03DC">
        <w:t xml:space="preserve">152-ФЗ, а также на передачу такой информации третьим лицам в случаях, установленных действующим законодательством, и в случаях, когда </w:t>
      </w:r>
      <w:r>
        <w:t>ООО «Технологический транспорт»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7B72D4" w:rsidRPr="00A82BB3" w:rsidRDefault="007B72D4" w:rsidP="00104082">
      <w:pPr>
        <w:spacing w:after="120"/>
        <w:ind w:firstLine="709"/>
      </w:pPr>
      <w:r>
        <w:t>Условием прекращения обработки персональных данных является получение ООО «Технологический транспорт» письменного уведомления об отзыве согласия на обработку персональных данных</w:t>
      </w:r>
      <w:r w:rsidRPr="00A82BB3">
        <w:t>.</w:t>
      </w:r>
    </w:p>
    <w:p w:rsidR="007B72D4" w:rsidRDefault="007B72D4" w:rsidP="00104082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B72D4" w:rsidRDefault="007B72D4" w:rsidP="00104082">
      <w:pPr>
        <w:spacing w:after="120"/>
      </w:pPr>
    </w:p>
    <w:p w:rsidR="007B72D4" w:rsidRPr="002F03DC" w:rsidRDefault="007B72D4" w:rsidP="00104082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7B72D4" w:rsidRDefault="007B72D4" w:rsidP="0010408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7B72D4" w:rsidRPr="002F03DC" w:rsidRDefault="007B72D4" w:rsidP="0010408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7B72D4" w:rsidRDefault="007B72D4"/>
    <w:sectPr w:rsidR="007B72D4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082"/>
    <w:rsid w:val="000B071D"/>
    <w:rsid w:val="000F3BA7"/>
    <w:rsid w:val="00104082"/>
    <w:rsid w:val="00151B50"/>
    <w:rsid w:val="00211E62"/>
    <w:rsid w:val="002B4AE1"/>
    <w:rsid w:val="002F03DC"/>
    <w:rsid w:val="0039546C"/>
    <w:rsid w:val="00455134"/>
    <w:rsid w:val="00457490"/>
    <w:rsid w:val="005C5B80"/>
    <w:rsid w:val="00661B6A"/>
    <w:rsid w:val="006C1080"/>
    <w:rsid w:val="007351DD"/>
    <w:rsid w:val="007B72D4"/>
    <w:rsid w:val="007F136C"/>
    <w:rsid w:val="008803EF"/>
    <w:rsid w:val="00967632"/>
    <w:rsid w:val="00985582"/>
    <w:rsid w:val="009B3ED2"/>
    <w:rsid w:val="009B7528"/>
    <w:rsid w:val="00A60696"/>
    <w:rsid w:val="00A82BB3"/>
    <w:rsid w:val="00AC4711"/>
    <w:rsid w:val="00AE2A27"/>
    <w:rsid w:val="00B466E9"/>
    <w:rsid w:val="00BC2D23"/>
    <w:rsid w:val="00C04F6C"/>
    <w:rsid w:val="00C85191"/>
    <w:rsid w:val="00C852DE"/>
    <w:rsid w:val="00CB26D1"/>
    <w:rsid w:val="00CD5CB3"/>
    <w:rsid w:val="00D43E3E"/>
    <w:rsid w:val="00D954D2"/>
    <w:rsid w:val="00DB1C8F"/>
    <w:rsid w:val="00E31810"/>
    <w:rsid w:val="00F07861"/>
    <w:rsid w:val="00F86A56"/>
    <w:rsid w:val="00FD2518"/>
    <w:rsid w:val="00FD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082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104082"/>
    <w:pPr>
      <w:ind w:left="708"/>
    </w:p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104082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528</Words>
  <Characters>3012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User</cp:lastModifiedBy>
  <cp:revision>4</cp:revision>
  <dcterms:created xsi:type="dcterms:W3CDTF">2018-02-14T09:31:00Z</dcterms:created>
  <dcterms:modified xsi:type="dcterms:W3CDTF">2018-04-11T10:43:00Z</dcterms:modified>
</cp:coreProperties>
</file>